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3ABDA" w14:textId="77777777" w:rsidR="00AF13D6" w:rsidRDefault="00AF13D6" w:rsidP="00AF13D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BROWN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fl.1454-61)</w:t>
      </w:r>
    </w:p>
    <w:p w14:paraId="0964AD54" w14:textId="77777777" w:rsidR="00AF13D6" w:rsidRDefault="00AF13D6" w:rsidP="00AF13D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Vicar of </w:t>
      </w:r>
      <w:proofErr w:type="spellStart"/>
      <w:proofErr w:type="gramStart"/>
      <w:r>
        <w:rPr>
          <w:rFonts w:cs="Times New Roman"/>
          <w:szCs w:val="24"/>
        </w:rPr>
        <w:t>St.Peter</w:t>
      </w:r>
      <w:proofErr w:type="spellEnd"/>
      <w:proofErr w:type="gramEnd"/>
      <w:r>
        <w:rPr>
          <w:rFonts w:cs="Times New Roman"/>
          <w:szCs w:val="24"/>
        </w:rPr>
        <w:t xml:space="preserve"> and </w:t>
      </w:r>
      <w:proofErr w:type="spellStart"/>
      <w:r>
        <w:rPr>
          <w:rFonts w:cs="Times New Roman"/>
          <w:szCs w:val="24"/>
        </w:rPr>
        <w:t>St.Paul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Halvergate</w:t>
      </w:r>
      <w:proofErr w:type="spellEnd"/>
      <w:r>
        <w:rPr>
          <w:rFonts w:cs="Times New Roman"/>
          <w:szCs w:val="24"/>
        </w:rPr>
        <w:t>, Norfolk.</w:t>
      </w:r>
    </w:p>
    <w:p w14:paraId="765A2EE7" w14:textId="77777777" w:rsidR="00AF13D6" w:rsidRDefault="00AF13D6" w:rsidP="00AF13D6">
      <w:pPr>
        <w:pStyle w:val="NoSpacing"/>
        <w:rPr>
          <w:rFonts w:cs="Times New Roman"/>
          <w:szCs w:val="24"/>
        </w:rPr>
      </w:pPr>
    </w:p>
    <w:p w14:paraId="7CC64761" w14:textId="77777777" w:rsidR="00AF13D6" w:rsidRDefault="00AF13D6" w:rsidP="00AF13D6">
      <w:pPr>
        <w:pStyle w:val="NoSpacing"/>
        <w:rPr>
          <w:rFonts w:cs="Times New Roman"/>
          <w:szCs w:val="24"/>
        </w:rPr>
      </w:pPr>
    </w:p>
    <w:p w14:paraId="5DAD50FE" w14:textId="77777777" w:rsidR="00AF13D6" w:rsidRDefault="00AF13D6" w:rsidP="00AF13D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1454</w:t>
      </w:r>
      <w:r>
        <w:rPr>
          <w:rFonts w:cs="Times New Roman"/>
          <w:szCs w:val="24"/>
        </w:rPr>
        <w:tab/>
        <w:t>He became Vicar.</w:t>
      </w:r>
    </w:p>
    <w:p w14:paraId="5D090ABF" w14:textId="77777777" w:rsidR="00AF13D6" w:rsidRDefault="00AF13D6" w:rsidP="00AF13D6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3EEE1F7F" w14:textId="77777777" w:rsidR="00AF13D6" w:rsidRDefault="00AF13D6" w:rsidP="00AF13D6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104-6,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503B2A5F" w14:textId="77777777" w:rsidR="00AF13D6" w:rsidRDefault="00AF13D6" w:rsidP="00AF13D6">
      <w:pPr>
        <w:pStyle w:val="NoSpacing"/>
        <w:rPr>
          <w:rFonts w:cs="Times New Roman"/>
          <w:szCs w:val="24"/>
        </w:rPr>
      </w:pPr>
    </w:p>
    <w:p w14:paraId="08D5532F" w14:textId="77777777" w:rsidR="00AF13D6" w:rsidRDefault="00AF13D6" w:rsidP="00AF13D6">
      <w:pPr>
        <w:pStyle w:val="NoSpacing"/>
        <w:rPr>
          <w:rFonts w:cs="Times New Roman"/>
          <w:szCs w:val="24"/>
        </w:rPr>
      </w:pPr>
    </w:p>
    <w:p w14:paraId="7AE4EF4A" w14:textId="77777777" w:rsidR="00AF13D6" w:rsidRDefault="00AF13D6" w:rsidP="00AF13D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February 2024</w:t>
      </w:r>
    </w:p>
    <w:p w14:paraId="32E1A77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1AFD8" w14:textId="77777777" w:rsidR="00AF13D6" w:rsidRDefault="00AF13D6" w:rsidP="009139A6">
      <w:r>
        <w:separator/>
      </w:r>
    </w:p>
  </w:endnote>
  <w:endnote w:type="continuationSeparator" w:id="0">
    <w:p w14:paraId="4DD638E3" w14:textId="77777777" w:rsidR="00AF13D6" w:rsidRDefault="00AF13D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D285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BD31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0996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F5501" w14:textId="77777777" w:rsidR="00AF13D6" w:rsidRDefault="00AF13D6" w:rsidP="009139A6">
      <w:r>
        <w:separator/>
      </w:r>
    </w:p>
  </w:footnote>
  <w:footnote w:type="continuationSeparator" w:id="0">
    <w:p w14:paraId="3E77BC14" w14:textId="77777777" w:rsidR="00AF13D6" w:rsidRDefault="00AF13D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A1F0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E1ED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B263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3D6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AF13D6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1BABF7"/>
  <w15:chartTrackingRefBased/>
  <w15:docId w15:val="{3A1A0BE5-F4F0-4F55-A7EA-E6CEEAC05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2024-02-07T21:37:00Z</dcterms:created>
  <dcterms:modified xsi:type="dcterms:W3CDTF">2024-02-07T21:38:00Z</dcterms:modified>
</cp:coreProperties>
</file>